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08D" w:rsidRPr="004F1132" w:rsidRDefault="0090208D">
      <w:pPr>
        <w:pStyle w:val="Opmaakprofiel1"/>
        <w:tabs>
          <w:tab w:val="left" w:pos="4536"/>
        </w:tabs>
        <w:rPr>
          <w:rFonts w:asciiTheme="minorHAnsi" w:hAnsiTheme="minorHAnsi"/>
          <w:b/>
          <w:i/>
        </w:rPr>
      </w:pPr>
      <w:r w:rsidRPr="004F1132">
        <w:rPr>
          <w:rFonts w:asciiTheme="minorHAnsi" w:hAnsiTheme="minorHAnsi"/>
          <w:b/>
          <w:i/>
        </w:rPr>
        <w:fldChar w:fldCharType="begin"/>
      </w:r>
      <w:r w:rsidRPr="004F1132">
        <w:rPr>
          <w:rFonts w:asciiTheme="minorHAnsi" w:hAnsiTheme="minorHAnsi"/>
          <w:b/>
          <w:i/>
        </w:rPr>
        <w:instrText xml:space="preserve">  </w:instrText>
      </w:r>
      <w:r w:rsidRPr="004F1132">
        <w:rPr>
          <w:rFonts w:asciiTheme="minorHAnsi" w:hAnsiTheme="minorHAnsi"/>
          <w:b/>
          <w:i/>
        </w:rPr>
        <w:fldChar w:fldCharType="end"/>
      </w:r>
      <w:r w:rsidRPr="004F1132">
        <w:rPr>
          <w:rFonts w:asciiTheme="minorHAnsi" w:hAnsiTheme="minorHAnsi"/>
          <w:b/>
          <w:i/>
        </w:rPr>
        <w:t>GEMEENTE GOIRLE</w:t>
      </w:r>
      <w:r w:rsidRPr="004F1132">
        <w:rPr>
          <w:rFonts w:asciiTheme="minorHAnsi" w:hAnsiTheme="minorHAnsi"/>
          <w:b/>
          <w:i/>
        </w:rPr>
        <w:tab/>
      </w:r>
    </w:p>
    <w:p w:rsidR="0090208D" w:rsidRPr="004F1132" w:rsidRDefault="0090208D">
      <w:pPr>
        <w:pStyle w:val="Opmaakprofiel1"/>
        <w:tabs>
          <w:tab w:val="left" w:pos="4536"/>
        </w:tabs>
        <w:rPr>
          <w:rFonts w:asciiTheme="minorHAnsi" w:hAnsiTheme="minorHAnsi"/>
          <w:b/>
          <w:i/>
        </w:rPr>
      </w:pPr>
      <w:r w:rsidRPr="004F1132">
        <w:rPr>
          <w:rFonts w:asciiTheme="minorHAnsi" w:hAnsiTheme="minorHAnsi"/>
          <w:b/>
          <w:i/>
        </w:rPr>
        <w:t>Griffie</w:t>
      </w:r>
      <w:r w:rsidRPr="004F1132">
        <w:rPr>
          <w:rFonts w:asciiTheme="minorHAnsi" w:hAnsiTheme="minorHAnsi"/>
          <w:b/>
          <w:i/>
        </w:rPr>
        <w:tab/>
      </w:r>
    </w:p>
    <w:p w:rsidR="0090208D" w:rsidRPr="004F1132" w:rsidRDefault="0090208D">
      <w:pPr>
        <w:pStyle w:val="Opmaakprofiel1"/>
        <w:rPr>
          <w:rFonts w:asciiTheme="minorHAnsi" w:hAnsiTheme="minorHAnsi"/>
        </w:rPr>
      </w:pPr>
    </w:p>
    <w:p w:rsidR="0090208D" w:rsidRPr="004F1132" w:rsidRDefault="0090208D">
      <w:pPr>
        <w:pStyle w:val="Opmaakprofiel1"/>
        <w:rPr>
          <w:rFonts w:asciiTheme="minorHAnsi" w:hAnsiTheme="minorHAnsi"/>
        </w:rPr>
      </w:pPr>
    </w:p>
    <w:p w:rsidR="0090208D" w:rsidRPr="004F1132" w:rsidRDefault="0090208D">
      <w:pPr>
        <w:pStyle w:val="Kop2"/>
        <w:tabs>
          <w:tab w:val="clear" w:pos="2268"/>
          <w:tab w:val="clear" w:pos="4536"/>
          <w:tab w:val="clear" w:pos="6804"/>
        </w:tabs>
        <w:rPr>
          <w:rFonts w:asciiTheme="minorHAnsi" w:hAnsiTheme="minorHAnsi"/>
          <w:b/>
        </w:rPr>
      </w:pPr>
      <w:r w:rsidRPr="004F1132">
        <w:rPr>
          <w:rFonts w:asciiTheme="minorHAnsi" w:hAnsiTheme="minorHAnsi"/>
          <w:b/>
        </w:rPr>
        <w:t xml:space="preserve">Onderwerp </w:t>
      </w:r>
    </w:p>
    <w:p w:rsidR="0090208D" w:rsidRPr="004F1132" w:rsidRDefault="0090208D">
      <w:pPr>
        <w:pStyle w:val="Opmaakprofiel1"/>
        <w:rPr>
          <w:rFonts w:asciiTheme="minorHAnsi" w:hAnsiTheme="minorHAnsi"/>
        </w:rPr>
      </w:pPr>
      <w:r w:rsidRPr="004F1132">
        <w:rPr>
          <w:rFonts w:asciiTheme="minorHAnsi" w:hAnsiTheme="minorHAnsi"/>
        </w:rPr>
        <w:t>Concept raadsagenda</w:t>
      </w:r>
    </w:p>
    <w:p w:rsidR="0090208D" w:rsidRPr="004F1132" w:rsidRDefault="0090208D">
      <w:pPr>
        <w:pStyle w:val="Opmaakprofiel1"/>
        <w:rPr>
          <w:rFonts w:asciiTheme="minorHAnsi" w:hAnsiTheme="min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</w:tblGrid>
      <w:tr w:rsidR="0090208D" w:rsidRPr="004F1132">
        <w:tc>
          <w:tcPr>
            <w:tcW w:w="2694" w:type="dxa"/>
          </w:tcPr>
          <w:p w:rsidR="0090208D" w:rsidRPr="004F1132" w:rsidRDefault="0090208D">
            <w:pPr>
              <w:pStyle w:val="Kop2"/>
              <w:tabs>
                <w:tab w:val="clear" w:pos="2268"/>
                <w:tab w:val="clear" w:pos="4536"/>
                <w:tab w:val="clear" w:pos="6804"/>
              </w:tabs>
              <w:rPr>
                <w:rFonts w:asciiTheme="minorHAnsi" w:hAnsiTheme="minorHAnsi"/>
                <w:b/>
              </w:rPr>
            </w:pPr>
            <w:r w:rsidRPr="004F1132">
              <w:rPr>
                <w:rFonts w:asciiTheme="minorHAnsi" w:hAnsiTheme="minorHAnsi"/>
                <w:b/>
              </w:rPr>
              <w:t>Datum raadsvergadering</w:t>
            </w:r>
          </w:p>
          <w:p w:rsidR="0090208D" w:rsidRPr="004F1132" w:rsidRDefault="00A0758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7E60B7">
              <w:rPr>
                <w:rFonts w:asciiTheme="minorHAnsi" w:hAnsiTheme="minorHAnsi"/>
              </w:rPr>
              <w:t xml:space="preserve"> oktober</w:t>
            </w:r>
            <w:r w:rsidR="003979C8">
              <w:rPr>
                <w:rFonts w:asciiTheme="minorHAnsi" w:hAnsiTheme="minorHAnsi"/>
              </w:rPr>
              <w:t xml:space="preserve"> 2</w:t>
            </w:r>
            <w:r w:rsidR="009B6880">
              <w:rPr>
                <w:rFonts w:asciiTheme="minorHAnsi" w:hAnsiTheme="minorHAnsi"/>
              </w:rPr>
              <w:t>018</w:t>
            </w:r>
          </w:p>
          <w:p w:rsidR="0090208D" w:rsidRPr="004F1132" w:rsidRDefault="0090208D">
            <w:pPr>
              <w:rPr>
                <w:rFonts w:asciiTheme="minorHAnsi" w:hAnsiTheme="minorHAnsi"/>
              </w:rPr>
            </w:pPr>
          </w:p>
        </w:tc>
      </w:tr>
      <w:tr w:rsidR="0090208D" w:rsidRPr="004F1132">
        <w:trPr>
          <w:cantSplit/>
          <w:trHeight w:hRule="exact" w:val="475"/>
        </w:trPr>
        <w:tc>
          <w:tcPr>
            <w:tcW w:w="2694" w:type="dxa"/>
          </w:tcPr>
          <w:p w:rsidR="0090208D" w:rsidRPr="004F1132" w:rsidRDefault="0090208D">
            <w:pPr>
              <w:pStyle w:val="Kop2"/>
              <w:tabs>
                <w:tab w:val="clear" w:pos="2268"/>
                <w:tab w:val="clear" w:pos="4536"/>
                <w:tab w:val="clear" w:pos="6804"/>
              </w:tabs>
              <w:rPr>
                <w:rFonts w:asciiTheme="minorHAnsi" w:hAnsiTheme="minorHAnsi"/>
                <w:i w:val="0"/>
                <w:sz w:val="24"/>
              </w:rPr>
            </w:pPr>
          </w:p>
        </w:tc>
      </w:tr>
    </w:tbl>
    <w:p w:rsidR="0090208D" w:rsidRPr="004F1132" w:rsidRDefault="0090208D">
      <w:pPr>
        <w:pStyle w:val="Opmaakprofiel1"/>
        <w:rPr>
          <w:rFonts w:asciiTheme="minorHAnsi" w:hAnsiTheme="minorHAnsi"/>
        </w:rPr>
      </w:pPr>
      <w:r w:rsidRPr="004F1132">
        <w:rPr>
          <w:rFonts w:asciiTheme="minorHAnsi" w:hAnsiTheme="minorHAnsi"/>
        </w:rPr>
        <w:t>Aan de leden van de gemeenteraad,</w:t>
      </w:r>
    </w:p>
    <w:p w:rsidR="0090208D" w:rsidRPr="004F1132" w:rsidRDefault="0090208D">
      <w:pPr>
        <w:pStyle w:val="Opmaakprofiel1"/>
        <w:rPr>
          <w:rFonts w:asciiTheme="minorHAnsi" w:hAnsiTheme="minorHAnsi"/>
          <w:b/>
        </w:rPr>
      </w:pPr>
    </w:p>
    <w:p w:rsidR="00583A47" w:rsidRPr="004F1132" w:rsidRDefault="0090208D">
      <w:pPr>
        <w:pStyle w:val="Opmaakprofiel1"/>
        <w:rPr>
          <w:rFonts w:asciiTheme="minorHAnsi" w:hAnsiTheme="minorHAnsi"/>
        </w:rPr>
      </w:pPr>
      <w:r w:rsidRPr="004F1132">
        <w:rPr>
          <w:rFonts w:asciiTheme="minorHAnsi" w:hAnsiTheme="minorHAnsi"/>
        </w:rPr>
        <w:t xml:space="preserve">Hierbij nodig ik u uit tot het bijwonen van de </w:t>
      </w:r>
      <w:r w:rsidR="00AF6AF6" w:rsidRPr="00AF6AF6">
        <w:rPr>
          <w:rFonts w:asciiTheme="minorHAnsi" w:hAnsiTheme="minorHAnsi"/>
          <w:b/>
        </w:rPr>
        <w:t xml:space="preserve">besluitvormende </w:t>
      </w:r>
      <w:r w:rsidRPr="00AF6AF6">
        <w:rPr>
          <w:rFonts w:asciiTheme="minorHAnsi" w:hAnsiTheme="minorHAnsi"/>
          <w:b/>
        </w:rPr>
        <w:t>vergadering</w:t>
      </w:r>
      <w:r w:rsidRPr="004F1132">
        <w:rPr>
          <w:rFonts w:asciiTheme="minorHAnsi" w:hAnsiTheme="minorHAnsi"/>
        </w:rPr>
        <w:t xml:space="preserve"> op </w:t>
      </w:r>
    </w:p>
    <w:p w:rsidR="002E373D" w:rsidRDefault="0090208D">
      <w:pPr>
        <w:pStyle w:val="Opmaakprofiel1"/>
        <w:rPr>
          <w:rFonts w:asciiTheme="minorHAnsi" w:hAnsiTheme="minorHAnsi"/>
          <w:b/>
        </w:rPr>
      </w:pPr>
      <w:r w:rsidRPr="004F1132">
        <w:rPr>
          <w:rFonts w:asciiTheme="minorHAnsi" w:hAnsiTheme="minorHAnsi"/>
          <w:b/>
        </w:rPr>
        <w:t xml:space="preserve">dinsdag </w:t>
      </w:r>
      <w:r w:rsidR="00A07589">
        <w:rPr>
          <w:rFonts w:asciiTheme="minorHAnsi" w:hAnsiTheme="minorHAnsi"/>
          <w:b/>
        </w:rPr>
        <w:t>23</w:t>
      </w:r>
      <w:r w:rsidR="007E60B7">
        <w:rPr>
          <w:rFonts w:asciiTheme="minorHAnsi" w:hAnsiTheme="minorHAnsi"/>
          <w:b/>
        </w:rPr>
        <w:t xml:space="preserve"> oktober</w:t>
      </w:r>
      <w:r w:rsidR="009B6880">
        <w:rPr>
          <w:rFonts w:asciiTheme="minorHAnsi" w:hAnsiTheme="minorHAnsi"/>
          <w:b/>
        </w:rPr>
        <w:t xml:space="preserve"> 2018</w:t>
      </w:r>
      <w:r w:rsidRPr="004F1132">
        <w:rPr>
          <w:rFonts w:asciiTheme="minorHAnsi" w:hAnsiTheme="minorHAnsi"/>
        </w:rPr>
        <w:t xml:space="preserve"> </w:t>
      </w:r>
      <w:r w:rsidR="00300DEB">
        <w:rPr>
          <w:rFonts w:asciiTheme="minorHAnsi" w:hAnsiTheme="minorHAnsi"/>
        </w:rPr>
        <w:t>om</w:t>
      </w:r>
      <w:r w:rsidR="00D65F9F">
        <w:rPr>
          <w:rFonts w:asciiTheme="minorHAnsi" w:hAnsiTheme="minorHAnsi"/>
        </w:rPr>
        <w:t xml:space="preserve"> </w:t>
      </w:r>
      <w:r w:rsidR="007E60B7">
        <w:rPr>
          <w:rFonts w:asciiTheme="minorHAnsi" w:hAnsiTheme="minorHAnsi"/>
          <w:b/>
        </w:rPr>
        <w:t>22</w:t>
      </w:r>
      <w:r w:rsidR="002E373D" w:rsidRPr="009E642C">
        <w:rPr>
          <w:rFonts w:asciiTheme="minorHAnsi" w:hAnsiTheme="minorHAnsi"/>
          <w:b/>
        </w:rPr>
        <w:t>.</w:t>
      </w:r>
      <w:r w:rsidR="007E60B7">
        <w:rPr>
          <w:rFonts w:asciiTheme="minorHAnsi" w:hAnsiTheme="minorHAnsi"/>
          <w:b/>
        </w:rPr>
        <w:t>00</w:t>
      </w:r>
      <w:r w:rsidR="00701217">
        <w:rPr>
          <w:rFonts w:asciiTheme="minorHAnsi" w:hAnsiTheme="minorHAnsi"/>
          <w:b/>
        </w:rPr>
        <w:t xml:space="preserve"> uur</w:t>
      </w:r>
      <w:r w:rsidR="002E373D" w:rsidRPr="00615A4F">
        <w:rPr>
          <w:rFonts w:asciiTheme="minorHAnsi" w:hAnsiTheme="minorHAnsi"/>
          <w:b/>
        </w:rPr>
        <w:t xml:space="preserve"> </w:t>
      </w:r>
      <w:r w:rsidRPr="004F1132">
        <w:rPr>
          <w:rFonts w:asciiTheme="minorHAnsi" w:hAnsiTheme="minorHAnsi"/>
          <w:b/>
        </w:rPr>
        <w:t>in de raadzaal van het gemeentehuis.</w:t>
      </w:r>
    </w:p>
    <w:p w:rsidR="0090208D" w:rsidRPr="004F1132" w:rsidRDefault="002E373D">
      <w:pPr>
        <w:pStyle w:val="Opmaakprofiel1"/>
        <w:rPr>
          <w:rFonts w:asciiTheme="minorHAnsi" w:hAnsiTheme="minorHAnsi"/>
        </w:rPr>
      </w:pPr>
      <w:r w:rsidRPr="004F1132">
        <w:rPr>
          <w:rFonts w:asciiTheme="minorHAnsi" w:hAnsiTheme="minorHAnsi"/>
        </w:rPr>
        <w:t xml:space="preserve"> </w:t>
      </w:r>
    </w:p>
    <w:p w:rsidR="005E09F8" w:rsidRDefault="0090208D" w:rsidP="005E09F8">
      <w:pPr>
        <w:pStyle w:val="Opmaakprofiel1"/>
        <w:rPr>
          <w:rFonts w:asciiTheme="minorHAnsi" w:hAnsiTheme="minorHAnsi"/>
        </w:rPr>
      </w:pPr>
      <w:r w:rsidRPr="004F1132">
        <w:rPr>
          <w:rFonts w:asciiTheme="minorHAnsi" w:hAnsiTheme="minorHAnsi"/>
        </w:rPr>
        <w:t>De te behandelen punten zijn hieronder vermeld. De stukken</w:t>
      </w:r>
      <w:r w:rsidR="00374237" w:rsidRPr="004F1132">
        <w:rPr>
          <w:rFonts w:asciiTheme="minorHAnsi" w:hAnsiTheme="minorHAnsi"/>
        </w:rPr>
        <w:t xml:space="preserve"> </w:t>
      </w:r>
      <w:r w:rsidR="006F0231" w:rsidRPr="004F1132">
        <w:rPr>
          <w:rFonts w:asciiTheme="minorHAnsi" w:hAnsiTheme="minorHAnsi"/>
        </w:rPr>
        <w:t xml:space="preserve">liggen vanaf </w:t>
      </w:r>
      <w:r w:rsidR="001317EC">
        <w:rPr>
          <w:rFonts w:asciiTheme="minorHAnsi" w:hAnsiTheme="minorHAnsi"/>
        </w:rPr>
        <w:t>vri</w:t>
      </w:r>
      <w:r w:rsidR="002B02EF">
        <w:rPr>
          <w:rFonts w:asciiTheme="minorHAnsi" w:hAnsiTheme="minorHAnsi"/>
        </w:rPr>
        <w:t>jd</w:t>
      </w:r>
      <w:r w:rsidR="003E546B">
        <w:rPr>
          <w:rFonts w:asciiTheme="minorHAnsi" w:hAnsiTheme="minorHAnsi"/>
        </w:rPr>
        <w:t>ag</w:t>
      </w:r>
      <w:r w:rsidR="00300DEB">
        <w:rPr>
          <w:rFonts w:asciiTheme="minorHAnsi" w:hAnsiTheme="minorHAnsi"/>
        </w:rPr>
        <w:t xml:space="preserve"> </w:t>
      </w:r>
      <w:r w:rsidR="00A07589">
        <w:rPr>
          <w:rFonts w:asciiTheme="minorHAnsi" w:hAnsiTheme="minorHAnsi"/>
        </w:rPr>
        <w:t>12 oktober</w:t>
      </w:r>
      <w:r w:rsidR="00D67263">
        <w:rPr>
          <w:rFonts w:asciiTheme="minorHAnsi" w:hAnsiTheme="minorHAnsi"/>
        </w:rPr>
        <w:t xml:space="preserve"> 201</w:t>
      </w:r>
      <w:r w:rsidR="00B33B42">
        <w:rPr>
          <w:rFonts w:asciiTheme="minorHAnsi" w:hAnsiTheme="minorHAnsi"/>
        </w:rPr>
        <w:t>8</w:t>
      </w:r>
      <w:r w:rsidR="002E373D">
        <w:rPr>
          <w:rFonts w:asciiTheme="minorHAnsi" w:hAnsiTheme="minorHAnsi"/>
        </w:rPr>
        <w:t xml:space="preserve"> </w:t>
      </w:r>
      <w:r w:rsidR="006F0231" w:rsidRPr="004F1132">
        <w:rPr>
          <w:rFonts w:asciiTheme="minorHAnsi" w:hAnsiTheme="minorHAnsi"/>
        </w:rPr>
        <w:t>ter inzage op het gemeentehuis en zijn beschikbaar via de website</w:t>
      </w:r>
      <w:r w:rsidR="00864D71" w:rsidRPr="004F1132">
        <w:rPr>
          <w:rFonts w:asciiTheme="minorHAnsi" w:hAnsiTheme="minorHAnsi"/>
        </w:rPr>
        <w:t>:</w:t>
      </w:r>
      <w:r w:rsidR="007F4D40">
        <w:rPr>
          <w:rFonts w:asciiTheme="minorHAnsi" w:hAnsiTheme="minorHAnsi"/>
        </w:rPr>
        <w:t xml:space="preserve"> </w:t>
      </w:r>
      <w:hyperlink r:id="rId9" w:history="1">
        <w:r w:rsidR="00A07589" w:rsidRPr="003F6516">
          <w:rPr>
            <w:rStyle w:val="Hyperlink"/>
            <w:rFonts w:asciiTheme="minorHAnsi" w:hAnsiTheme="minorHAnsi"/>
          </w:rPr>
          <w:t>https://raad.goirle.nl/Vergaderingen/Besluitvormend/2018/23-oktober/22:00</w:t>
        </w:r>
      </w:hyperlink>
    </w:p>
    <w:p w:rsidR="007E60B7" w:rsidRDefault="007E60B7" w:rsidP="005E09F8">
      <w:pPr>
        <w:pStyle w:val="Opmaakprofiel1"/>
        <w:rPr>
          <w:rFonts w:asciiTheme="minorHAnsi" w:hAnsiTheme="minorHAnsi"/>
        </w:rPr>
      </w:pPr>
    </w:p>
    <w:p w:rsidR="006F0231" w:rsidRDefault="006F0231">
      <w:pPr>
        <w:pStyle w:val="Opmaakprofiel1"/>
        <w:rPr>
          <w:rFonts w:asciiTheme="minorHAnsi" w:hAnsiTheme="minorHAnsi"/>
        </w:rPr>
      </w:pPr>
    </w:p>
    <w:p w:rsidR="000D150E" w:rsidRPr="004F1132" w:rsidRDefault="000D150E" w:rsidP="007F4D40">
      <w:pPr>
        <w:pStyle w:val="Opmaakprofiel1"/>
        <w:tabs>
          <w:tab w:val="left" w:pos="6521"/>
        </w:tabs>
        <w:rPr>
          <w:rFonts w:asciiTheme="minorHAnsi" w:hAnsiTheme="minorHAnsi"/>
        </w:rPr>
      </w:pPr>
      <w:r w:rsidRPr="004F1132">
        <w:rPr>
          <w:rFonts w:asciiTheme="minorHAnsi" w:hAnsiTheme="minorHAnsi"/>
        </w:rPr>
        <w:t xml:space="preserve">De </w:t>
      </w:r>
      <w:r w:rsidR="00BF28CD">
        <w:rPr>
          <w:rFonts w:asciiTheme="minorHAnsi" w:hAnsiTheme="minorHAnsi"/>
        </w:rPr>
        <w:t>v</w:t>
      </w:r>
      <w:r w:rsidRPr="004F1132">
        <w:rPr>
          <w:rFonts w:asciiTheme="minorHAnsi" w:hAnsiTheme="minorHAnsi"/>
        </w:rPr>
        <w:t>oorzitter van de raad</w:t>
      </w:r>
    </w:p>
    <w:p w:rsidR="000D150E" w:rsidRPr="004F1132" w:rsidRDefault="000D150E" w:rsidP="007F4D40">
      <w:pPr>
        <w:pStyle w:val="Opmaakprofiel1"/>
        <w:tabs>
          <w:tab w:val="left" w:pos="6521"/>
        </w:tabs>
        <w:rPr>
          <w:rFonts w:asciiTheme="minorHAnsi" w:hAnsiTheme="minorHAnsi"/>
        </w:rPr>
      </w:pPr>
      <w:r w:rsidRPr="004F1132">
        <w:rPr>
          <w:rFonts w:asciiTheme="minorHAnsi" w:hAnsiTheme="minorHAnsi"/>
        </w:rPr>
        <w:t>van de gemeente Goirle,</w:t>
      </w:r>
    </w:p>
    <w:p w:rsidR="00E551CD" w:rsidRDefault="00E551CD" w:rsidP="00AC7432">
      <w:pPr>
        <w:pStyle w:val="Opmaakprofiel1"/>
        <w:tabs>
          <w:tab w:val="left" w:pos="6521"/>
          <w:tab w:val="left" w:pos="6804"/>
        </w:tabs>
        <w:rPr>
          <w:rFonts w:asciiTheme="minorHAnsi" w:hAnsiTheme="minorHAnsi"/>
        </w:rPr>
      </w:pPr>
    </w:p>
    <w:p w:rsidR="00212B07" w:rsidRPr="004F1132" w:rsidRDefault="00BF28CD" w:rsidP="00AC7432">
      <w:pPr>
        <w:pStyle w:val="Opmaakprofiel1"/>
        <w:tabs>
          <w:tab w:val="left" w:pos="6521"/>
          <w:tab w:val="left" w:pos="6804"/>
        </w:tabs>
        <w:rPr>
          <w:rFonts w:asciiTheme="minorHAnsi" w:hAnsiTheme="minorHAnsi"/>
        </w:rPr>
      </w:pPr>
      <w:r>
        <w:rPr>
          <w:rFonts w:asciiTheme="minorHAnsi" w:hAnsiTheme="minorHAnsi"/>
        </w:rPr>
        <w:t>Mark van Stappershoef</w:t>
      </w:r>
      <w:r w:rsidR="00212B07" w:rsidRPr="004F1132">
        <w:rPr>
          <w:rFonts w:asciiTheme="minorHAnsi" w:hAnsiTheme="minorHAnsi"/>
        </w:rPr>
        <w:t xml:space="preserve"> </w:t>
      </w:r>
    </w:p>
    <w:p w:rsidR="0090208D" w:rsidRPr="004F1132" w:rsidRDefault="0090208D">
      <w:pPr>
        <w:pStyle w:val="Opmaakprofiel1"/>
        <w:jc w:val="right"/>
        <w:rPr>
          <w:rFonts w:asciiTheme="minorHAnsi" w:hAnsiTheme="minorHAnsi"/>
        </w:rPr>
      </w:pPr>
    </w:p>
    <w:p w:rsidR="0090208D" w:rsidRDefault="0090208D">
      <w:pPr>
        <w:pStyle w:val="Opmaakprofiel1"/>
        <w:pBdr>
          <w:top w:val="single" w:sz="4" w:space="1" w:color="auto"/>
        </w:pBdr>
        <w:jc w:val="right"/>
        <w:rPr>
          <w:rFonts w:asciiTheme="minorHAnsi" w:hAnsiTheme="minorHAnsi"/>
        </w:rPr>
      </w:pPr>
    </w:p>
    <w:p w:rsidR="00F42EBD" w:rsidRDefault="00F42EBD">
      <w:pPr>
        <w:pStyle w:val="Opmaakprofiel1"/>
        <w:rPr>
          <w:rFonts w:asciiTheme="minorHAnsi" w:hAnsiTheme="minorHAnsi"/>
          <w:b/>
        </w:rPr>
      </w:pPr>
    </w:p>
    <w:p w:rsidR="0090208D" w:rsidRDefault="0090208D">
      <w:pPr>
        <w:pStyle w:val="Opmaakprofiel1"/>
        <w:rPr>
          <w:rFonts w:asciiTheme="minorHAnsi" w:hAnsiTheme="minorHAnsi"/>
          <w:b/>
        </w:rPr>
      </w:pPr>
      <w:r w:rsidRPr="004F1132">
        <w:rPr>
          <w:rFonts w:asciiTheme="minorHAnsi" w:hAnsiTheme="minorHAnsi"/>
          <w:b/>
        </w:rPr>
        <w:t>VOORLOPIGE AGENDA</w:t>
      </w:r>
    </w:p>
    <w:p w:rsidR="00E551CD" w:rsidRPr="004F1132" w:rsidRDefault="00E551CD">
      <w:pPr>
        <w:pStyle w:val="Opmaakprofiel1"/>
        <w:rPr>
          <w:rFonts w:asciiTheme="minorHAnsi" w:hAnsiTheme="minorHAnsi"/>
        </w:rPr>
      </w:pPr>
    </w:p>
    <w:p w:rsidR="00300DEB" w:rsidRPr="00300DEB" w:rsidRDefault="00300DEB" w:rsidP="00300DEB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bookmarkStart w:id="0" w:name="BEGIN"/>
      <w:bookmarkEnd w:id="0"/>
      <w:r w:rsidRPr="00300DEB">
        <w:rPr>
          <w:rFonts w:asciiTheme="minorHAnsi" w:hAnsiTheme="minorHAnsi"/>
        </w:rPr>
        <w:t>Opening</w:t>
      </w:r>
    </w:p>
    <w:p w:rsidR="00300DEB" w:rsidRPr="00300DEB" w:rsidRDefault="00300DEB" w:rsidP="00300DEB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r w:rsidRPr="00300DEB">
        <w:rPr>
          <w:rFonts w:asciiTheme="minorHAnsi" w:hAnsiTheme="minorHAnsi"/>
        </w:rPr>
        <w:t>Vaststelling agenda</w:t>
      </w:r>
    </w:p>
    <w:p w:rsidR="00300DEB" w:rsidRPr="00300DEB" w:rsidRDefault="00300DEB" w:rsidP="00300DEB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r w:rsidRPr="00300DEB">
        <w:rPr>
          <w:rFonts w:asciiTheme="minorHAnsi" w:hAnsiTheme="minorHAnsi"/>
        </w:rPr>
        <w:t>Vaststelling besluitenlijst</w:t>
      </w:r>
      <w:r w:rsidR="00563629">
        <w:rPr>
          <w:rFonts w:asciiTheme="minorHAnsi" w:hAnsiTheme="minorHAnsi"/>
        </w:rPr>
        <w:t xml:space="preserve"> </w:t>
      </w:r>
      <w:r w:rsidRPr="00300DEB">
        <w:rPr>
          <w:rFonts w:asciiTheme="minorHAnsi" w:hAnsiTheme="minorHAnsi"/>
        </w:rPr>
        <w:t>vergadering</w:t>
      </w:r>
      <w:r w:rsidR="00D67263">
        <w:rPr>
          <w:rFonts w:asciiTheme="minorHAnsi" w:hAnsiTheme="minorHAnsi"/>
        </w:rPr>
        <w:t xml:space="preserve"> van </w:t>
      </w:r>
      <w:r w:rsidR="00A07589">
        <w:rPr>
          <w:rFonts w:asciiTheme="minorHAnsi" w:hAnsiTheme="minorHAnsi"/>
        </w:rPr>
        <w:t>9 oktober</w:t>
      </w:r>
      <w:r w:rsidR="00563629">
        <w:rPr>
          <w:rFonts w:asciiTheme="minorHAnsi" w:hAnsiTheme="minorHAnsi"/>
        </w:rPr>
        <w:t xml:space="preserve"> 2018</w:t>
      </w:r>
    </w:p>
    <w:p w:rsidR="00300DEB" w:rsidRDefault="00502A55" w:rsidP="00300DEB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r>
        <w:rPr>
          <w:rFonts w:asciiTheme="minorHAnsi" w:hAnsiTheme="minorHAnsi"/>
        </w:rPr>
        <w:t>Lijst i</w:t>
      </w:r>
      <w:r w:rsidR="00300DEB" w:rsidRPr="00300DEB">
        <w:rPr>
          <w:rFonts w:asciiTheme="minorHAnsi" w:hAnsiTheme="minorHAnsi"/>
        </w:rPr>
        <w:t>ngekomen stukken</w:t>
      </w:r>
    </w:p>
    <w:p w:rsidR="007E60B7" w:rsidRDefault="007E60B7" w:rsidP="00300DEB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Raadsvoorstel </w:t>
      </w:r>
      <w:r w:rsidR="00A07589">
        <w:rPr>
          <w:rFonts w:asciiTheme="minorHAnsi" w:hAnsiTheme="minorHAnsi"/>
          <w:sz w:val="22"/>
          <w:szCs w:val="22"/>
        </w:rPr>
        <w:fldChar w:fldCharType="begin"/>
      </w:r>
      <w:r w:rsidR="00A07589">
        <w:rPr>
          <w:rFonts w:asciiTheme="minorHAnsi" w:hAnsiTheme="minorHAnsi"/>
          <w:sz w:val="22"/>
          <w:szCs w:val="22"/>
        </w:rPr>
        <w:instrText xml:space="preserve"> DOCPROPERTY  documenttitel </w:instrText>
      </w:r>
      <w:r w:rsidR="00A07589">
        <w:rPr>
          <w:rFonts w:asciiTheme="minorHAnsi" w:hAnsiTheme="minorHAnsi"/>
          <w:sz w:val="22"/>
          <w:szCs w:val="22"/>
        </w:rPr>
        <w:fldChar w:fldCharType="separate"/>
      </w:r>
      <w:r w:rsidR="00A07589">
        <w:rPr>
          <w:rFonts w:asciiTheme="minorHAnsi" w:hAnsiTheme="minorHAnsi"/>
          <w:sz w:val="22"/>
          <w:szCs w:val="22"/>
        </w:rPr>
        <w:t>r</w:t>
      </w:r>
      <w:r w:rsidR="00A07589">
        <w:rPr>
          <w:rFonts w:asciiTheme="minorHAnsi" w:hAnsiTheme="minorHAnsi"/>
          <w:sz w:val="22"/>
          <w:szCs w:val="22"/>
        </w:rPr>
        <w:t>egiovisie spoorboekje Beschermd Wonen, Maatschappelijke Opvang, Preventieve GGZ en Verslavingszorg regio HvB</w:t>
      </w:r>
      <w:r w:rsidR="00A07589">
        <w:rPr>
          <w:rFonts w:asciiTheme="minorHAnsi" w:hAnsiTheme="minorHAnsi"/>
          <w:sz w:val="22"/>
          <w:szCs w:val="22"/>
        </w:rPr>
        <w:fldChar w:fldCharType="end"/>
      </w:r>
    </w:p>
    <w:p w:rsidR="001F7859" w:rsidRDefault="00E551CD" w:rsidP="00D51F2D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Raadsvoorstel </w:t>
      </w:r>
      <w:r w:rsidR="00A07589">
        <w:rPr>
          <w:rFonts w:asciiTheme="minorHAnsi" w:hAnsiTheme="minorHAnsi"/>
        </w:rPr>
        <w:t>grootschalige energieopwekking Goirle</w:t>
      </w:r>
    </w:p>
    <w:p w:rsidR="00A9628B" w:rsidRPr="00A9628B" w:rsidRDefault="00A9628B" w:rsidP="00A9628B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bookmarkStart w:id="1" w:name="_GoBack"/>
      <w:bookmarkEnd w:id="1"/>
      <w:r w:rsidRPr="00A9628B">
        <w:rPr>
          <w:rFonts w:asciiTheme="minorHAnsi" w:hAnsiTheme="minorHAnsi"/>
        </w:rPr>
        <w:t>Inlichtingen vanuit het college</w:t>
      </w:r>
    </w:p>
    <w:p w:rsidR="00A9628B" w:rsidRPr="00A9628B" w:rsidRDefault="00A9628B" w:rsidP="00A9628B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r>
        <w:rPr>
          <w:rFonts w:asciiTheme="minorHAnsi" w:hAnsiTheme="minorHAnsi"/>
        </w:rPr>
        <w:t>Vragen aan het college</w:t>
      </w:r>
    </w:p>
    <w:p w:rsidR="00A9628B" w:rsidRPr="00AC7432" w:rsidRDefault="00A9628B" w:rsidP="00A9628B">
      <w:pPr>
        <w:pStyle w:val="Opmaakprofiel1"/>
        <w:numPr>
          <w:ilvl w:val="0"/>
          <w:numId w:val="18"/>
        </w:numPr>
        <w:spacing w:before="240"/>
        <w:rPr>
          <w:rFonts w:asciiTheme="minorHAnsi" w:hAnsiTheme="minorHAnsi"/>
        </w:rPr>
      </w:pPr>
      <w:r w:rsidRPr="00AC7432">
        <w:rPr>
          <w:rFonts w:asciiTheme="minorHAnsi" w:hAnsiTheme="minorHAnsi"/>
        </w:rPr>
        <w:t>Sluiting</w:t>
      </w:r>
    </w:p>
    <w:sectPr w:rsidR="00A9628B" w:rsidRPr="00AC7432" w:rsidSect="00476615">
      <w:headerReference w:type="default" r:id="rId10"/>
      <w:footerReference w:type="default" r:id="rId11"/>
      <w:pgSz w:w="11906" w:h="16838" w:code="9"/>
      <w:pgMar w:top="1276" w:right="1106" w:bottom="1170" w:left="1418" w:header="1276" w:footer="708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67C" w:rsidRDefault="0051267C">
      <w:r>
        <w:separator/>
      </w:r>
    </w:p>
  </w:endnote>
  <w:endnote w:type="continuationSeparator" w:id="0">
    <w:p w:rsidR="0051267C" w:rsidRDefault="0051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Condensed">
    <w:panose1 w:val="020B0606020202060204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B5" w:rsidRDefault="00824AB5">
    <w:pPr>
      <w:pStyle w:val="Voettekst"/>
      <w:ind w:left="567"/>
    </w:pPr>
    <w:r>
      <w:tab/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A07589">
      <w:rPr>
        <w:rStyle w:val="Paginanummer"/>
        <w:noProof/>
      </w:rPr>
      <w:t>2</w:t>
    </w:r>
    <w:r>
      <w:rPr>
        <w:rStyle w:val="Paginanumm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67C" w:rsidRDefault="0051267C">
      <w:r>
        <w:separator/>
      </w:r>
    </w:p>
  </w:footnote>
  <w:footnote w:type="continuationSeparator" w:id="0">
    <w:p w:rsidR="0051267C" w:rsidRDefault="00512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94"/>
    </w:tblGrid>
    <w:tr w:rsidR="00824AB5">
      <w:tc>
        <w:tcPr>
          <w:tcW w:w="2694" w:type="dxa"/>
        </w:tcPr>
        <w:p w:rsidR="00824AB5" w:rsidRPr="004F1132" w:rsidRDefault="00824AB5">
          <w:pPr>
            <w:pStyle w:val="Kop2"/>
            <w:tabs>
              <w:tab w:val="clear" w:pos="2268"/>
              <w:tab w:val="clear" w:pos="4536"/>
              <w:tab w:val="clear" w:pos="6804"/>
            </w:tabs>
            <w:rPr>
              <w:rFonts w:asciiTheme="minorHAnsi" w:hAnsiTheme="minorHAnsi"/>
              <w:b/>
            </w:rPr>
          </w:pPr>
          <w:r w:rsidRPr="004F1132">
            <w:rPr>
              <w:rFonts w:asciiTheme="minorHAnsi" w:hAnsiTheme="minorHAnsi"/>
              <w:b/>
            </w:rPr>
            <w:t>Datum raadsvergadering</w:t>
          </w:r>
        </w:p>
        <w:p w:rsidR="00105A37" w:rsidRPr="00105A37" w:rsidRDefault="00E551CD" w:rsidP="00105A37">
          <w:pPr>
            <w:rPr>
              <w:rFonts w:ascii="Calibri" w:hAnsi="Calibri"/>
            </w:rPr>
          </w:pPr>
          <w:r>
            <w:rPr>
              <w:rFonts w:ascii="Calibri" w:hAnsi="Calibri"/>
            </w:rPr>
            <w:t>11 september</w:t>
          </w:r>
          <w:r w:rsidR="009B6880">
            <w:rPr>
              <w:rFonts w:ascii="Calibri" w:hAnsi="Calibri"/>
            </w:rPr>
            <w:t xml:space="preserve"> 2018</w:t>
          </w:r>
        </w:p>
        <w:p w:rsidR="00824AB5" w:rsidRDefault="00824AB5" w:rsidP="00382526"/>
      </w:tc>
    </w:tr>
  </w:tbl>
  <w:p w:rsidR="00824AB5" w:rsidRDefault="00824AB5"/>
  <w:p w:rsidR="00824AB5" w:rsidRDefault="00824AB5"/>
  <w:p w:rsidR="00824AB5" w:rsidRDefault="00824AB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53458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D46145"/>
    <w:multiLevelType w:val="multilevel"/>
    <w:tmpl w:val="BA82C79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45208"/>
    <w:multiLevelType w:val="hybridMultilevel"/>
    <w:tmpl w:val="2A94F4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B733A5"/>
    <w:multiLevelType w:val="hybridMultilevel"/>
    <w:tmpl w:val="85CA3F00"/>
    <w:lvl w:ilvl="0" w:tplc="0413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47C47"/>
    <w:multiLevelType w:val="hybridMultilevel"/>
    <w:tmpl w:val="B6DA462E"/>
    <w:lvl w:ilvl="0" w:tplc="A9E40574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5E3BF0"/>
    <w:multiLevelType w:val="hybridMultilevel"/>
    <w:tmpl w:val="168C8044"/>
    <w:lvl w:ilvl="0" w:tplc="0413000F">
      <w:start w:val="1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0299F"/>
    <w:multiLevelType w:val="hybridMultilevel"/>
    <w:tmpl w:val="B790B96E"/>
    <w:lvl w:ilvl="0" w:tplc="658C10E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9F0C97"/>
    <w:multiLevelType w:val="hybridMultilevel"/>
    <w:tmpl w:val="64E4E57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C140B6E"/>
    <w:multiLevelType w:val="hybridMultilevel"/>
    <w:tmpl w:val="9C2E322A"/>
    <w:lvl w:ilvl="0" w:tplc="0413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E6BDD"/>
    <w:multiLevelType w:val="hybridMultilevel"/>
    <w:tmpl w:val="61DCCED4"/>
    <w:lvl w:ilvl="0" w:tplc="7C30DAC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D19CB"/>
    <w:multiLevelType w:val="hybridMultilevel"/>
    <w:tmpl w:val="8B70D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138AD"/>
    <w:multiLevelType w:val="hybridMultilevel"/>
    <w:tmpl w:val="F58225B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E23577"/>
    <w:multiLevelType w:val="hybridMultilevel"/>
    <w:tmpl w:val="3FE245EC"/>
    <w:lvl w:ilvl="0" w:tplc="6A00EF1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E6222C4"/>
    <w:multiLevelType w:val="hybridMultilevel"/>
    <w:tmpl w:val="772AFE00"/>
    <w:lvl w:ilvl="0" w:tplc="0413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10010"/>
    <w:multiLevelType w:val="hybridMultilevel"/>
    <w:tmpl w:val="6AA49D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43101F"/>
    <w:multiLevelType w:val="hybridMultilevel"/>
    <w:tmpl w:val="FB1861E6"/>
    <w:lvl w:ilvl="0" w:tplc="0413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85313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79395E98"/>
    <w:multiLevelType w:val="hybridMultilevel"/>
    <w:tmpl w:val="3C726AD4"/>
    <w:lvl w:ilvl="0" w:tplc="0413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3"/>
  </w:num>
  <w:num w:numId="5">
    <w:abstractNumId w:val="16"/>
  </w:num>
  <w:num w:numId="6">
    <w:abstractNumId w:val="12"/>
  </w:num>
  <w:num w:numId="7">
    <w:abstractNumId w:val="14"/>
  </w:num>
  <w:num w:numId="8">
    <w:abstractNumId w:val="11"/>
  </w:num>
  <w:num w:numId="9">
    <w:abstractNumId w:val="7"/>
  </w:num>
  <w:num w:numId="10">
    <w:abstractNumId w:val="2"/>
  </w:num>
  <w:num w:numId="11">
    <w:abstractNumId w:val="4"/>
  </w:num>
  <w:num w:numId="12">
    <w:abstractNumId w:val="15"/>
  </w:num>
  <w:num w:numId="13">
    <w:abstractNumId w:val="3"/>
  </w:num>
  <w:num w:numId="14">
    <w:abstractNumId w:val="9"/>
  </w:num>
  <w:num w:numId="15">
    <w:abstractNumId w:val="17"/>
  </w:num>
  <w:num w:numId="16">
    <w:abstractNumId w:val="5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29"/>
    <w:rsid w:val="000157AC"/>
    <w:rsid w:val="00027A76"/>
    <w:rsid w:val="000330CE"/>
    <w:rsid w:val="00035226"/>
    <w:rsid w:val="000452AF"/>
    <w:rsid w:val="00052501"/>
    <w:rsid w:val="000622B9"/>
    <w:rsid w:val="00065D49"/>
    <w:rsid w:val="00086F8A"/>
    <w:rsid w:val="0009702A"/>
    <w:rsid w:val="000A0BDF"/>
    <w:rsid w:val="000B67FE"/>
    <w:rsid w:val="000C3EBE"/>
    <w:rsid w:val="000D0E3E"/>
    <w:rsid w:val="000D150E"/>
    <w:rsid w:val="000F0CAA"/>
    <w:rsid w:val="00103771"/>
    <w:rsid w:val="00105A37"/>
    <w:rsid w:val="00107B75"/>
    <w:rsid w:val="001132CE"/>
    <w:rsid w:val="001207FF"/>
    <w:rsid w:val="001263D0"/>
    <w:rsid w:val="001317EC"/>
    <w:rsid w:val="00145A26"/>
    <w:rsid w:val="00167139"/>
    <w:rsid w:val="0016794B"/>
    <w:rsid w:val="00173898"/>
    <w:rsid w:val="00177430"/>
    <w:rsid w:val="00196B88"/>
    <w:rsid w:val="001A7B78"/>
    <w:rsid w:val="001B319F"/>
    <w:rsid w:val="001C2304"/>
    <w:rsid w:val="001F7859"/>
    <w:rsid w:val="00212B07"/>
    <w:rsid w:val="00215650"/>
    <w:rsid w:val="00221062"/>
    <w:rsid w:val="0022123D"/>
    <w:rsid w:val="0022557C"/>
    <w:rsid w:val="002257F1"/>
    <w:rsid w:val="0023245C"/>
    <w:rsid w:val="00237276"/>
    <w:rsid w:val="00245C7C"/>
    <w:rsid w:val="0025644F"/>
    <w:rsid w:val="0026370A"/>
    <w:rsid w:val="00272E29"/>
    <w:rsid w:val="0028295D"/>
    <w:rsid w:val="002910B9"/>
    <w:rsid w:val="00292B5C"/>
    <w:rsid w:val="002B02EF"/>
    <w:rsid w:val="002B5AA2"/>
    <w:rsid w:val="002C2635"/>
    <w:rsid w:val="002C2E9C"/>
    <w:rsid w:val="002D1CDB"/>
    <w:rsid w:val="002E373D"/>
    <w:rsid w:val="002F0989"/>
    <w:rsid w:val="00300B82"/>
    <w:rsid w:val="00300DEB"/>
    <w:rsid w:val="00303FA6"/>
    <w:rsid w:val="003047EE"/>
    <w:rsid w:val="00337FD8"/>
    <w:rsid w:val="00354EF6"/>
    <w:rsid w:val="003610C1"/>
    <w:rsid w:val="00363DA7"/>
    <w:rsid w:val="00367AFE"/>
    <w:rsid w:val="003717F5"/>
    <w:rsid w:val="00374237"/>
    <w:rsid w:val="00382526"/>
    <w:rsid w:val="003979C8"/>
    <w:rsid w:val="003A40B0"/>
    <w:rsid w:val="003A55FD"/>
    <w:rsid w:val="003B29D1"/>
    <w:rsid w:val="003B50F4"/>
    <w:rsid w:val="003D297F"/>
    <w:rsid w:val="003D6040"/>
    <w:rsid w:val="003E3DF9"/>
    <w:rsid w:val="003E546B"/>
    <w:rsid w:val="003E5653"/>
    <w:rsid w:val="003F3A9C"/>
    <w:rsid w:val="004031FC"/>
    <w:rsid w:val="00410078"/>
    <w:rsid w:val="00422FAB"/>
    <w:rsid w:val="00426C24"/>
    <w:rsid w:val="00447DC1"/>
    <w:rsid w:val="00453C02"/>
    <w:rsid w:val="004607BE"/>
    <w:rsid w:val="00467A32"/>
    <w:rsid w:val="00470492"/>
    <w:rsid w:val="00476615"/>
    <w:rsid w:val="00480E10"/>
    <w:rsid w:val="004849D4"/>
    <w:rsid w:val="00491778"/>
    <w:rsid w:val="0049436C"/>
    <w:rsid w:val="004B18F5"/>
    <w:rsid w:val="004B3909"/>
    <w:rsid w:val="004B5433"/>
    <w:rsid w:val="004B6BE4"/>
    <w:rsid w:val="004D3470"/>
    <w:rsid w:val="004F1132"/>
    <w:rsid w:val="004F49BA"/>
    <w:rsid w:val="00502A55"/>
    <w:rsid w:val="0050531D"/>
    <w:rsid w:val="00506359"/>
    <w:rsid w:val="0051267C"/>
    <w:rsid w:val="00526780"/>
    <w:rsid w:val="005407E5"/>
    <w:rsid w:val="005452EA"/>
    <w:rsid w:val="00547926"/>
    <w:rsid w:val="00552354"/>
    <w:rsid w:val="00553189"/>
    <w:rsid w:val="00556FEF"/>
    <w:rsid w:val="00563629"/>
    <w:rsid w:val="0057150F"/>
    <w:rsid w:val="00580CEA"/>
    <w:rsid w:val="00583A47"/>
    <w:rsid w:val="00584321"/>
    <w:rsid w:val="00587AFE"/>
    <w:rsid w:val="005944DD"/>
    <w:rsid w:val="00594517"/>
    <w:rsid w:val="0059792C"/>
    <w:rsid w:val="005A3745"/>
    <w:rsid w:val="005C0EA2"/>
    <w:rsid w:val="005C1521"/>
    <w:rsid w:val="005E09F8"/>
    <w:rsid w:val="005F246D"/>
    <w:rsid w:val="005F38E0"/>
    <w:rsid w:val="006020EF"/>
    <w:rsid w:val="00607BFA"/>
    <w:rsid w:val="00615A4F"/>
    <w:rsid w:val="0063005C"/>
    <w:rsid w:val="0065106B"/>
    <w:rsid w:val="00656433"/>
    <w:rsid w:val="006735E7"/>
    <w:rsid w:val="0067542C"/>
    <w:rsid w:val="00675A3B"/>
    <w:rsid w:val="00687581"/>
    <w:rsid w:val="00697941"/>
    <w:rsid w:val="006A16A4"/>
    <w:rsid w:val="006B23EB"/>
    <w:rsid w:val="006B30BC"/>
    <w:rsid w:val="006C17B1"/>
    <w:rsid w:val="006D4297"/>
    <w:rsid w:val="006E4287"/>
    <w:rsid w:val="006F0231"/>
    <w:rsid w:val="006F62C3"/>
    <w:rsid w:val="00701217"/>
    <w:rsid w:val="007116A5"/>
    <w:rsid w:val="00717E68"/>
    <w:rsid w:val="00723D6E"/>
    <w:rsid w:val="0072500D"/>
    <w:rsid w:val="00725E34"/>
    <w:rsid w:val="00727181"/>
    <w:rsid w:val="0074207A"/>
    <w:rsid w:val="00756096"/>
    <w:rsid w:val="00761ED1"/>
    <w:rsid w:val="00787597"/>
    <w:rsid w:val="007A0AEE"/>
    <w:rsid w:val="007A1B91"/>
    <w:rsid w:val="007A2B50"/>
    <w:rsid w:val="007A4092"/>
    <w:rsid w:val="007A6399"/>
    <w:rsid w:val="007C24E9"/>
    <w:rsid w:val="007C5C7C"/>
    <w:rsid w:val="007D030B"/>
    <w:rsid w:val="007D1E5D"/>
    <w:rsid w:val="007E3923"/>
    <w:rsid w:val="007E4D02"/>
    <w:rsid w:val="007E60B7"/>
    <w:rsid w:val="007F3651"/>
    <w:rsid w:val="007F4D40"/>
    <w:rsid w:val="00823449"/>
    <w:rsid w:val="00824AB5"/>
    <w:rsid w:val="00825791"/>
    <w:rsid w:val="008319AA"/>
    <w:rsid w:val="00834950"/>
    <w:rsid w:val="008504A7"/>
    <w:rsid w:val="00854B02"/>
    <w:rsid w:val="00864D71"/>
    <w:rsid w:val="00866BC7"/>
    <w:rsid w:val="00874739"/>
    <w:rsid w:val="00876E62"/>
    <w:rsid w:val="00890EBE"/>
    <w:rsid w:val="00891A39"/>
    <w:rsid w:val="008A3645"/>
    <w:rsid w:val="008C32FF"/>
    <w:rsid w:val="008D781F"/>
    <w:rsid w:val="008E15EA"/>
    <w:rsid w:val="008E4C9E"/>
    <w:rsid w:val="008E5197"/>
    <w:rsid w:val="008F4B28"/>
    <w:rsid w:val="0090208D"/>
    <w:rsid w:val="00905296"/>
    <w:rsid w:val="00912316"/>
    <w:rsid w:val="00920E81"/>
    <w:rsid w:val="009226BC"/>
    <w:rsid w:val="00941924"/>
    <w:rsid w:val="009428B4"/>
    <w:rsid w:val="00942BC5"/>
    <w:rsid w:val="009536D5"/>
    <w:rsid w:val="00966FE9"/>
    <w:rsid w:val="00973DB0"/>
    <w:rsid w:val="009B0B32"/>
    <w:rsid w:val="009B6880"/>
    <w:rsid w:val="009D24AB"/>
    <w:rsid w:val="009D300B"/>
    <w:rsid w:val="009E642C"/>
    <w:rsid w:val="009E7F31"/>
    <w:rsid w:val="009F4D9A"/>
    <w:rsid w:val="00A03277"/>
    <w:rsid w:val="00A07589"/>
    <w:rsid w:val="00A173F5"/>
    <w:rsid w:val="00A41AD8"/>
    <w:rsid w:val="00A5211B"/>
    <w:rsid w:val="00A54784"/>
    <w:rsid w:val="00A6054E"/>
    <w:rsid w:val="00A65A69"/>
    <w:rsid w:val="00A66FB4"/>
    <w:rsid w:val="00A672BF"/>
    <w:rsid w:val="00A75B93"/>
    <w:rsid w:val="00A763D0"/>
    <w:rsid w:val="00A9252F"/>
    <w:rsid w:val="00A9469C"/>
    <w:rsid w:val="00A9628B"/>
    <w:rsid w:val="00AC30BB"/>
    <w:rsid w:val="00AC565B"/>
    <w:rsid w:val="00AC6E5C"/>
    <w:rsid w:val="00AC7432"/>
    <w:rsid w:val="00AC78E3"/>
    <w:rsid w:val="00AF21EB"/>
    <w:rsid w:val="00AF399B"/>
    <w:rsid w:val="00AF6AF6"/>
    <w:rsid w:val="00B02D84"/>
    <w:rsid w:val="00B07863"/>
    <w:rsid w:val="00B21903"/>
    <w:rsid w:val="00B23074"/>
    <w:rsid w:val="00B24447"/>
    <w:rsid w:val="00B33B42"/>
    <w:rsid w:val="00B4226A"/>
    <w:rsid w:val="00B66079"/>
    <w:rsid w:val="00B84142"/>
    <w:rsid w:val="00B90A2C"/>
    <w:rsid w:val="00BE2F63"/>
    <w:rsid w:val="00BE354E"/>
    <w:rsid w:val="00BF28CD"/>
    <w:rsid w:val="00BF690E"/>
    <w:rsid w:val="00C03E16"/>
    <w:rsid w:val="00C0449A"/>
    <w:rsid w:val="00C06B09"/>
    <w:rsid w:val="00C15571"/>
    <w:rsid w:val="00C156B7"/>
    <w:rsid w:val="00C2176D"/>
    <w:rsid w:val="00C26AF9"/>
    <w:rsid w:val="00C30515"/>
    <w:rsid w:val="00C334C7"/>
    <w:rsid w:val="00C33A8A"/>
    <w:rsid w:val="00C347C9"/>
    <w:rsid w:val="00C3613F"/>
    <w:rsid w:val="00C425F4"/>
    <w:rsid w:val="00C66C29"/>
    <w:rsid w:val="00C7011B"/>
    <w:rsid w:val="00C75243"/>
    <w:rsid w:val="00CA5C5B"/>
    <w:rsid w:val="00CB2EAF"/>
    <w:rsid w:val="00CB6BAF"/>
    <w:rsid w:val="00CD2629"/>
    <w:rsid w:val="00CD3978"/>
    <w:rsid w:val="00CE23EA"/>
    <w:rsid w:val="00CE317F"/>
    <w:rsid w:val="00D2207E"/>
    <w:rsid w:val="00D24F64"/>
    <w:rsid w:val="00D2593D"/>
    <w:rsid w:val="00D43F3C"/>
    <w:rsid w:val="00D51F2D"/>
    <w:rsid w:val="00D65F9F"/>
    <w:rsid w:val="00D67263"/>
    <w:rsid w:val="00D7619D"/>
    <w:rsid w:val="00D77680"/>
    <w:rsid w:val="00D77F24"/>
    <w:rsid w:val="00DB0C82"/>
    <w:rsid w:val="00DB5FFC"/>
    <w:rsid w:val="00DB7055"/>
    <w:rsid w:val="00DC172C"/>
    <w:rsid w:val="00DC79CB"/>
    <w:rsid w:val="00DE0E90"/>
    <w:rsid w:val="00DF1B80"/>
    <w:rsid w:val="00DF50A0"/>
    <w:rsid w:val="00DF59AC"/>
    <w:rsid w:val="00DF7B1D"/>
    <w:rsid w:val="00E02D15"/>
    <w:rsid w:val="00E06752"/>
    <w:rsid w:val="00E10A29"/>
    <w:rsid w:val="00E14A17"/>
    <w:rsid w:val="00E25778"/>
    <w:rsid w:val="00E51BBF"/>
    <w:rsid w:val="00E551CD"/>
    <w:rsid w:val="00E60454"/>
    <w:rsid w:val="00E80DEF"/>
    <w:rsid w:val="00E868E2"/>
    <w:rsid w:val="00EA660F"/>
    <w:rsid w:val="00EA6975"/>
    <w:rsid w:val="00EB3381"/>
    <w:rsid w:val="00EB77A6"/>
    <w:rsid w:val="00EC3263"/>
    <w:rsid w:val="00EC45C7"/>
    <w:rsid w:val="00ED1517"/>
    <w:rsid w:val="00ED3173"/>
    <w:rsid w:val="00EF0507"/>
    <w:rsid w:val="00EF1BA2"/>
    <w:rsid w:val="00EF387E"/>
    <w:rsid w:val="00EF6083"/>
    <w:rsid w:val="00F01EAD"/>
    <w:rsid w:val="00F171A4"/>
    <w:rsid w:val="00F21DA3"/>
    <w:rsid w:val="00F32F29"/>
    <w:rsid w:val="00F370DA"/>
    <w:rsid w:val="00F40694"/>
    <w:rsid w:val="00F42EBD"/>
    <w:rsid w:val="00F469D2"/>
    <w:rsid w:val="00F500B8"/>
    <w:rsid w:val="00F614E4"/>
    <w:rsid w:val="00F7300D"/>
    <w:rsid w:val="00F86AD1"/>
    <w:rsid w:val="00F86F95"/>
    <w:rsid w:val="00F94982"/>
    <w:rsid w:val="00FA0495"/>
    <w:rsid w:val="00FA6F45"/>
    <w:rsid w:val="00FB2C64"/>
    <w:rsid w:val="00FC53B6"/>
    <w:rsid w:val="00FC6018"/>
    <w:rsid w:val="00FE18B1"/>
    <w:rsid w:val="00FE2C77"/>
    <w:rsid w:val="00FE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Univers Condensed" w:hAnsi="Univers Condensed"/>
      <w:sz w:val="24"/>
    </w:rPr>
  </w:style>
  <w:style w:type="paragraph" w:styleId="Kop2">
    <w:name w:val="heading 2"/>
    <w:basedOn w:val="Standaard"/>
    <w:next w:val="Standaard"/>
    <w:qFormat/>
    <w:pPr>
      <w:keepNext/>
      <w:tabs>
        <w:tab w:val="left" w:pos="2268"/>
        <w:tab w:val="left" w:pos="4536"/>
        <w:tab w:val="left" w:pos="6804"/>
      </w:tabs>
      <w:outlineLvl w:val="1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Opmaakprofiel1">
    <w:name w:val="Opmaakprofiel1"/>
    <w:basedOn w:val="Standaard"/>
  </w:style>
  <w:style w:type="character" w:styleId="Paginanummer">
    <w:name w:val="page number"/>
    <w:basedOn w:val="Standaardalinea-lettertype"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EF6083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6F0231"/>
    <w:rPr>
      <w:color w:val="0000FF"/>
      <w:u w:val="single"/>
    </w:rPr>
  </w:style>
  <w:style w:type="character" w:styleId="Voetnootmarkering">
    <w:name w:val="footnote reference"/>
    <w:basedOn w:val="Standaardalinea-lettertype"/>
    <w:rsid w:val="00973DB0"/>
    <w:rPr>
      <w:vertAlign w:val="superscript"/>
    </w:rPr>
  </w:style>
  <w:style w:type="paragraph" w:styleId="Lijstalinea">
    <w:name w:val="List Paragraph"/>
    <w:basedOn w:val="Standaard"/>
    <w:uiPriority w:val="34"/>
    <w:qFormat/>
    <w:rsid w:val="00E10A29"/>
    <w:pPr>
      <w:ind w:left="708"/>
    </w:pPr>
  </w:style>
  <w:style w:type="paragraph" w:styleId="Voetnoottekst">
    <w:name w:val="footnote text"/>
    <w:basedOn w:val="Standaard"/>
    <w:link w:val="VoetnoottekstChar"/>
    <w:rsid w:val="00D77F24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D77F24"/>
    <w:rPr>
      <w:rFonts w:ascii="Univers Condensed" w:hAnsi="Univers Condensed"/>
    </w:rPr>
  </w:style>
  <w:style w:type="paragraph" w:customStyle="1" w:styleId="Index">
    <w:name w:val="Index"/>
    <w:basedOn w:val="Standaard"/>
    <w:rsid w:val="00864D71"/>
    <w:pPr>
      <w:suppressLineNumbers/>
      <w:suppressAutoHyphens/>
    </w:pPr>
    <w:rPr>
      <w:rFonts w:cs="Mangal"/>
      <w:lang w:eastAsia="ar-SA"/>
    </w:rPr>
  </w:style>
  <w:style w:type="character" w:customStyle="1" w:styleId="KoptekstChar">
    <w:name w:val="Koptekst Char"/>
    <w:basedOn w:val="Standaardalinea-lettertype"/>
    <w:link w:val="Koptekst"/>
    <w:rsid w:val="00A6054E"/>
    <w:rPr>
      <w:rFonts w:ascii="Univers Condensed" w:hAnsi="Univers Condensed"/>
      <w:sz w:val="24"/>
    </w:rPr>
  </w:style>
  <w:style w:type="character" w:styleId="GevolgdeHyperlink">
    <w:name w:val="FollowedHyperlink"/>
    <w:basedOn w:val="Standaardalinea-lettertype"/>
    <w:rsid w:val="00D7619D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qFormat/>
    <w:rsid w:val="00DF50A0"/>
    <w:pPr>
      <w:framePr w:w="1871" w:h="3466" w:hSpace="142" w:wrap="around" w:vAnchor="text" w:hAnchor="text" w:x="8086" w:y="159"/>
      <w:shd w:val="solid" w:color="FFFFFF" w:fill="FFFFFF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Univers Condensed" w:hAnsi="Univers Condensed"/>
      <w:sz w:val="24"/>
    </w:rPr>
  </w:style>
  <w:style w:type="paragraph" w:styleId="Kop2">
    <w:name w:val="heading 2"/>
    <w:basedOn w:val="Standaard"/>
    <w:next w:val="Standaard"/>
    <w:qFormat/>
    <w:pPr>
      <w:keepNext/>
      <w:tabs>
        <w:tab w:val="left" w:pos="2268"/>
        <w:tab w:val="left" w:pos="4536"/>
        <w:tab w:val="left" w:pos="6804"/>
      </w:tabs>
      <w:outlineLvl w:val="1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Opmaakprofiel1">
    <w:name w:val="Opmaakprofiel1"/>
    <w:basedOn w:val="Standaard"/>
  </w:style>
  <w:style w:type="character" w:styleId="Paginanummer">
    <w:name w:val="page number"/>
    <w:basedOn w:val="Standaardalinea-lettertype"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EF6083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6F0231"/>
    <w:rPr>
      <w:color w:val="0000FF"/>
      <w:u w:val="single"/>
    </w:rPr>
  </w:style>
  <w:style w:type="character" w:styleId="Voetnootmarkering">
    <w:name w:val="footnote reference"/>
    <w:basedOn w:val="Standaardalinea-lettertype"/>
    <w:rsid w:val="00973DB0"/>
    <w:rPr>
      <w:vertAlign w:val="superscript"/>
    </w:rPr>
  </w:style>
  <w:style w:type="paragraph" w:styleId="Lijstalinea">
    <w:name w:val="List Paragraph"/>
    <w:basedOn w:val="Standaard"/>
    <w:uiPriority w:val="34"/>
    <w:qFormat/>
    <w:rsid w:val="00E10A29"/>
    <w:pPr>
      <w:ind w:left="708"/>
    </w:pPr>
  </w:style>
  <w:style w:type="paragraph" w:styleId="Voetnoottekst">
    <w:name w:val="footnote text"/>
    <w:basedOn w:val="Standaard"/>
    <w:link w:val="VoetnoottekstChar"/>
    <w:rsid w:val="00D77F24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D77F24"/>
    <w:rPr>
      <w:rFonts w:ascii="Univers Condensed" w:hAnsi="Univers Condensed"/>
    </w:rPr>
  </w:style>
  <w:style w:type="paragraph" w:customStyle="1" w:styleId="Index">
    <w:name w:val="Index"/>
    <w:basedOn w:val="Standaard"/>
    <w:rsid w:val="00864D71"/>
    <w:pPr>
      <w:suppressLineNumbers/>
      <w:suppressAutoHyphens/>
    </w:pPr>
    <w:rPr>
      <w:rFonts w:cs="Mangal"/>
      <w:lang w:eastAsia="ar-SA"/>
    </w:rPr>
  </w:style>
  <w:style w:type="character" w:customStyle="1" w:styleId="KoptekstChar">
    <w:name w:val="Koptekst Char"/>
    <w:basedOn w:val="Standaardalinea-lettertype"/>
    <w:link w:val="Koptekst"/>
    <w:rsid w:val="00A6054E"/>
    <w:rPr>
      <w:rFonts w:ascii="Univers Condensed" w:hAnsi="Univers Condensed"/>
      <w:sz w:val="24"/>
    </w:rPr>
  </w:style>
  <w:style w:type="character" w:styleId="GevolgdeHyperlink">
    <w:name w:val="FollowedHyperlink"/>
    <w:basedOn w:val="Standaardalinea-lettertype"/>
    <w:rsid w:val="00D7619D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qFormat/>
    <w:rsid w:val="00DF50A0"/>
    <w:pPr>
      <w:framePr w:w="1871" w:h="3466" w:hSpace="142" w:wrap="around" w:vAnchor="text" w:hAnchor="text" w:x="8086" w:y="159"/>
      <w:shd w:val="solid" w:color="FFFFFF" w:fill="FFFFFF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aad.goirle.nl/Vergaderingen/Besluitvormend/2018/23-oktober/22:00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C9CCA-E69E-485D-98ED-C43786E7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A588B6F9</Template>
  <TotalTime>1</TotalTime>
  <Pages>1</Pages>
  <Words>132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GOIRLE</vt:lpstr>
    </vt:vector>
  </TitlesOfParts>
  <Company>goirle</Company>
  <LinksUpToDate>false</LinksUpToDate>
  <CharactersWithSpaces>1102</CharactersWithSpaces>
  <SharedDoc>false</SharedDoc>
  <HLinks>
    <vt:vector size="6" baseType="variant">
      <vt:variant>
        <vt:i4>393244</vt:i4>
      </vt:variant>
      <vt:variant>
        <vt:i4>2</vt:i4>
      </vt:variant>
      <vt:variant>
        <vt:i4>0</vt:i4>
      </vt:variant>
      <vt:variant>
        <vt:i4>5</vt:i4>
      </vt:variant>
      <vt:variant>
        <vt:lpwstr>https://bestuur.goirle.nl/Vergaderingen/gemeenteraad/2014/25-maart/19:30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GOIRLE</dc:title>
  <dc:creator>mw. E. Daemen</dc:creator>
  <cp:lastModifiedBy>Steenbergen, Marlène</cp:lastModifiedBy>
  <cp:revision>2</cp:revision>
  <cp:lastPrinted>2018-09-13T10:19:00Z</cp:lastPrinted>
  <dcterms:created xsi:type="dcterms:W3CDTF">2018-09-19T12:12:00Z</dcterms:created>
  <dcterms:modified xsi:type="dcterms:W3CDTF">2018-09-19T12:12:00Z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011">
    <vt:lpwstr>Daemen</vt:lpwstr>
  </property>
  <property fmtid="{D5CDD505-2E9C-101B-9397-08002B2CF9AE}" pid="3" name="0110">
    <vt:lpwstr>False</vt:lpwstr>
  </property>
  <property fmtid="{D5CDD505-2E9C-101B-9397-08002B2CF9AE}" pid="4" name="0111">
    <vt:lpwstr>False</vt:lpwstr>
  </property>
  <property fmtid="{D5CDD505-2E9C-101B-9397-08002B2CF9AE}" pid="5" name="0114">
    <vt:lpwstr>Daemen</vt:lpwstr>
  </property>
  <property fmtid="{D5CDD505-2E9C-101B-9397-08002B2CF9AE}" pid="6" name="012">
    <vt:lpwstr>E.</vt:lpwstr>
  </property>
  <property fmtid="{D5CDD505-2E9C-101B-9397-08002B2CF9AE}" pid="7" name="014">
    <vt:lpwstr>Elly</vt:lpwstr>
  </property>
  <property fmtid="{D5CDD505-2E9C-101B-9397-08002B2CF9AE}" pid="8" name="015">
    <vt:lpwstr>e.daemen@goirle.nl</vt:lpwstr>
  </property>
  <property fmtid="{D5CDD505-2E9C-101B-9397-08002B2CF9AE}" pid="9" name="018">
    <vt:lpwstr>013-5310633</vt:lpwstr>
  </property>
  <property fmtid="{D5CDD505-2E9C-101B-9397-08002B2CF9AE}" pid="10" name="019">
    <vt:lpwstr>fac016</vt:lpwstr>
  </property>
  <property fmtid="{D5CDD505-2E9C-101B-9397-08002B2CF9AE}" pid="11" name="022">
    <vt:lpwstr>Mw.</vt:lpwstr>
  </property>
  <property fmtid="{D5CDD505-2E9C-101B-9397-08002B2CF9AE}" pid="12" name="025">
    <vt:lpwstr>mevrouw</vt:lpwstr>
  </property>
  <property fmtid="{D5CDD505-2E9C-101B-9397-08002B2CF9AE}" pid="13" name="031">
    <vt:lpwstr>Daemen</vt:lpwstr>
  </property>
  <property fmtid="{D5CDD505-2E9C-101B-9397-08002B2CF9AE}" pid="14" name="0310">
    <vt:lpwstr>False</vt:lpwstr>
  </property>
  <property fmtid="{D5CDD505-2E9C-101B-9397-08002B2CF9AE}" pid="15" name="0311">
    <vt:lpwstr>False</vt:lpwstr>
  </property>
  <property fmtid="{D5CDD505-2E9C-101B-9397-08002B2CF9AE}" pid="16" name="0314">
    <vt:lpwstr>Daemen</vt:lpwstr>
  </property>
  <property fmtid="{D5CDD505-2E9C-101B-9397-08002B2CF9AE}" pid="17" name="032">
    <vt:lpwstr>E.</vt:lpwstr>
  </property>
  <property fmtid="{D5CDD505-2E9C-101B-9397-08002B2CF9AE}" pid="18" name="034">
    <vt:lpwstr>Elly</vt:lpwstr>
  </property>
  <property fmtid="{D5CDD505-2E9C-101B-9397-08002B2CF9AE}" pid="19" name="035">
    <vt:lpwstr>e.daemen@goirle.nl</vt:lpwstr>
  </property>
  <property fmtid="{D5CDD505-2E9C-101B-9397-08002B2CF9AE}" pid="20" name="038">
    <vt:lpwstr>013-5310633</vt:lpwstr>
  </property>
  <property fmtid="{D5CDD505-2E9C-101B-9397-08002B2CF9AE}" pid="21" name="039">
    <vt:lpwstr>fac016</vt:lpwstr>
  </property>
  <property fmtid="{D5CDD505-2E9C-101B-9397-08002B2CF9AE}" pid="22" name="042">
    <vt:lpwstr>Mw.</vt:lpwstr>
  </property>
  <property fmtid="{D5CDD505-2E9C-101B-9397-08002B2CF9AE}" pid="23" name="045">
    <vt:lpwstr>mevrouw</vt:lpwstr>
  </property>
  <property fmtid="{D5CDD505-2E9C-101B-9397-08002B2CF9AE}" pid="24" name="051">
    <vt:lpwstr>Griffie</vt:lpwstr>
  </property>
  <property fmtid="{D5CDD505-2E9C-101B-9397-08002B2CF9AE}" pid="25" name="062">
    <vt:lpwstr>013-5343985</vt:lpwstr>
  </property>
  <property fmtid="{D5CDD505-2E9C-101B-9397-08002B2CF9AE}" pid="26" name="DocumentSoort">
    <vt:lpwstr>Griffie</vt:lpwstr>
  </property>
</Properties>
</file>